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Pr="00BF3A95" w:rsidRDefault="002D2F06" w:rsidP="002D2F06">
      <w:pPr>
        <w:pStyle w:val="berschriftInhaltsverzeichnis"/>
        <w:rPr>
          <w:color w:val="A6A6A6" w:themeColor="background1" w:themeShade="A6"/>
        </w:rPr>
      </w:pPr>
      <w:r w:rsidRPr="00BF3A95">
        <w:rPr>
          <w:color w:val="A6A6A6" w:themeColor="background1" w:themeShade="A6"/>
        </w:rP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704F9A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EndPr/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704F9A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3C2A63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3C2A63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EndPr/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3C2A63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EndPr/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1181DB9E" w:rsidR="002D2F06" w:rsidRDefault="007811E4" w:rsidP="002D2F06">
      <w:r w:rsidRPr="007811E4">
        <w:t>Auszug (eine Kopie) aus dem Handels- bzw. Berufsregister oder ein vergleichbare</w:t>
      </w:r>
      <w:r w:rsidR="008B1AFF">
        <w:t>r</w:t>
      </w:r>
      <w:r w:rsidRPr="007811E4">
        <w:t xml:space="preserve">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17C98A7" w14:textId="77777777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EndPr/>
        <w:sdtContent>
          <w:r w:rsidRPr="00C006E6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A5D6CB0" w14:textId="44479BBA" w:rsidR="007C5C25" w:rsidRDefault="007C5C25" w:rsidP="007C5C25">
      <w:pPr>
        <w:tabs>
          <w:tab w:val="left" w:pos="1995"/>
        </w:tabs>
      </w:pPr>
    </w:p>
    <w:p w14:paraId="69465EF2" w14:textId="4BB54DDE" w:rsidR="00BF3A95" w:rsidRPr="00BF3A95" w:rsidRDefault="00BF3A95" w:rsidP="00BF3A95">
      <w:pPr>
        <w:tabs>
          <w:tab w:val="left" w:pos="1215"/>
        </w:tabs>
      </w:pPr>
      <w:r>
        <w:tab/>
      </w:r>
    </w:p>
    <w:sectPr w:rsidR="00BF3A95" w:rsidRPr="00BF3A95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1446" w14:textId="77777777" w:rsidR="003C2A63" w:rsidRDefault="003C2A63" w:rsidP="00062AE7">
      <w:pPr>
        <w:spacing w:after="0" w:line="240" w:lineRule="auto"/>
      </w:pPr>
      <w:r>
        <w:separator/>
      </w:r>
    </w:p>
  </w:endnote>
  <w:endnote w:type="continuationSeparator" w:id="0">
    <w:p w14:paraId="570D8C5F" w14:textId="77777777" w:rsidR="003C2A63" w:rsidRDefault="003C2A63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009E" w14:textId="77777777" w:rsidR="00DB1674" w:rsidRDefault="00DB16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C6C8" w14:textId="77777777" w:rsidR="00DB1674" w:rsidRDefault="00DB16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1E77" w14:textId="77777777" w:rsidR="00DB1674" w:rsidRDefault="00DB16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E3EE" w14:textId="77777777" w:rsidR="003C2A63" w:rsidRDefault="003C2A63" w:rsidP="00062AE7">
      <w:pPr>
        <w:spacing w:after="0" w:line="240" w:lineRule="auto"/>
      </w:pPr>
      <w:r>
        <w:separator/>
      </w:r>
    </w:p>
  </w:footnote>
  <w:footnote w:type="continuationSeparator" w:id="0">
    <w:p w14:paraId="3E11C6D2" w14:textId="77777777" w:rsidR="003C2A63" w:rsidRDefault="003C2A63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1825" w14:textId="77777777" w:rsidR="00DB1674" w:rsidRDefault="00DB16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F3A95" w:rsidRPr="00BF3A95" w14:paraId="46B8DDD2" w14:textId="77777777" w:rsidTr="00BF3A9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F3A9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1B56AAF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F3A9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FC3E00">
            <w:rPr>
              <w:b/>
              <w:bCs/>
              <w:color w:val="808080" w:themeColor="background1" w:themeShade="80"/>
              <w:sz w:val="44"/>
              <w:szCs w:val="44"/>
            </w:rPr>
            <w:t>6</w:t>
          </w:r>
        </w:p>
      </w:tc>
      <w:tc>
        <w:tcPr>
          <w:tcW w:w="5670" w:type="dxa"/>
          <w:vAlign w:val="center"/>
        </w:tcPr>
        <w:p w14:paraId="013A4142" w14:textId="32FF8957" w:rsidR="00A073B4" w:rsidRPr="00BF3A95" w:rsidRDefault="002D2F06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F3A95">
            <w:rPr>
              <w:color w:val="808080" w:themeColor="background1" w:themeShade="80"/>
              <w:sz w:val="32"/>
              <w:szCs w:val="32"/>
            </w:rPr>
            <w:t>Handels- und Berufsregister</w:t>
          </w:r>
        </w:p>
      </w:tc>
      <w:tc>
        <w:tcPr>
          <w:tcW w:w="1977" w:type="dxa"/>
        </w:tcPr>
        <w:p w14:paraId="32E64384" w14:textId="2168C081" w:rsidR="00A073B4" w:rsidRPr="00BF3A9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F3A9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35E9FAA9" w:rsidR="00A073B4" w:rsidRDefault="00A073B4" w:rsidP="00C26AA8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</w:sdtPr>
            <w:sdtEndPr/>
            <w:sdtContent>
              <w:r w:rsidR="009227E8" w:rsidRPr="009227E8">
                <w:rPr>
                  <w:color w:val="666F7A" w:themeColor="text2"/>
                </w:rPr>
                <w:t>004/2026_1340-003_O_740_EiMi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Tf5XfSgX/SPmE3pIOg7N9811UssYiV5NkvHEIu/a2I7il3aGYEX7ob2ZnLn4/N9Czxbyff4j0okNsKQYkluCw==" w:salt="Cz16ioyhu+ubw7XN7zX/L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1C0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7597"/>
    <w:rsid w:val="002B1408"/>
    <w:rsid w:val="002C1A76"/>
    <w:rsid w:val="002C2B77"/>
    <w:rsid w:val="002C659D"/>
    <w:rsid w:val="002D2F06"/>
    <w:rsid w:val="002D5344"/>
    <w:rsid w:val="002D7B95"/>
    <w:rsid w:val="002E5C90"/>
    <w:rsid w:val="002F0F3D"/>
    <w:rsid w:val="00310F3F"/>
    <w:rsid w:val="00321EE7"/>
    <w:rsid w:val="0033216E"/>
    <w:rsid w:val="0033605B"/>
    <w:rsid w:val="003360E6"/>
    <w:rsid w:val="0036593C"/>
    <w:rsid w:val="00367C18"/>
    <w:rsid w:val="0038256E"/>
    <w:rsid w:val="003912D1"/>
    <w:rsid w:val="003969F8"/>
    <w:rsid w:val="003A164A"/>
    <w:rsid w:val="003A1F85"/>
    <w:rsid w:val="003A2429"/>
    <w:rsid w:val="003C2A63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3628"/>
    <w:rsid w:val="004548D5"/>
    <w:rsid w:val="004679E9"/>
    <w:rsid w:val="00477177"/>
    <w:rsid w:val="00482467"/>
    <w:rsid w:val="00482AD9"/>
    <w:rsid w:val="00494E36"/>
    <w:rsid w:val="00495C8F"/>
    <w:rsid w:val="004A2983"/>
    <w:rsid w:val="004B610E"/>
    <w:rsid w:val="004D5218"/>
    <w:rsid w:val="004F7431"/>
    <w:rsid w:val="0050106A"/>
    <w:rsid w:val="0050248C"/>
    <w:rsid w:val="00515400"/>
    <w:rsid w:val="0053042E"/>
    <w:rsid w:val="00532769"/>
    <w:rsid w:val="00542F59"/>
    <w:rsid w:val="00544DA5"/>
    <w:rsid w:val="00546DC2"/>
    <w:rsid w:val="00567FCF"/>
    <w:rsid w:val="00573238"/>
    <w:rsid w:val="005736A4"/>
    <w:rsid w:val="00574620"/>
    <w:rsid w:val="00575796"/>
    <w:rsid w:val="00575886"/>
    <w:rsid w:val="00575AFC"/>
    <w:rsid w:val="00593364"/>
    <w:rsid w:val="00596EB1"/>
    <w:rsid w:val="005978B5"/>
    <w:rsid w:val="005B3682"/>
    <w:rsid w:val="005C738D"/>
    <w:rsid w:val="005E6892"/>
    <w:rsid w:val="005F0554"/>
    <w:rsid w:val="00603134"/>
    <w:rsid w:val="00607A42"/>
    <w:rsid w:val="006107DC"/>
    <w:rsid w:val="00616900"/>
    <w:rsid w:val="00621555"/>
    <w:rsid w:val="006327CD"/>
    <w:rsid w:val="00647F29"/>
    <w:rsid w:val="006649CC"/>
    <w:rsid w:val="006673EB"/>
    <w:rsid w:val="00670AB1"/>
    <w:rsid w:val="00671DB6"/>
    <w:rsid w:val="00673125"/>
    <w:rsid w:val="00682943"/>
    <w:rsid w:val="00685C92"/>
    <w:rsid w:val="006904B5"/>
    <w:rsid w:val="006A71AF"/>
    <w:rsid w:val="006C300A"/>
    <w:rsid w:val="006D1292"/>
    <w:rsid w:val="006D4EA3"/>
    <w:rsid w:val="00702ADC"/>
    <w:rsid w:val="007049CB"/>
    <w:rsid w:val="00704F9A"/>
    <w:rsid w:val="0070513A"/>
    <w:rsid w:val="007151C4"/>
    <w:rsid w:val="007159C1"/>
    <w:rsid w:val="00731199"/>
    <w:rsid w:val="0073239E"/>
    <w:rsid w:val="00736BE1"/>
    <w:rsid w:val="007564A3"/>
    <w:rsid w:val="00760C81"/>
    <w:rsid w:val="007651F5"/>
    <w:rsid w:val="007811E4"/>
    <w:rsid w:val="00797C08"/>
    <w:rsid w:val="007A60B2"/>
    <w:rsid w:val="007B2ACF"/>
    <w:rsid w:val="007C5C25"/>
    <w:rsid w:val="007D26BA"/>
    <w:rsid w:val="007D3D75"/>
    <w:rsid w:val="007F141C"/>
    <w:rsid w:val="0084231A"/>
    <w:rsid w:val="00885625"/>
    <w:rsid w:val="00893F7D"/>
    <w:rsid w:val="008A07D7"/>
    <w:rsid w:val="008B1AFF"/>
    <w:rsid w:val="008B4442"/>
    <w:rsid w:val="008C289A"/>
    <w:rsid w:val="008E1004"/>
    <w:rsid w:val="008E3F0B"/>
    <w:rsid w:val="008E7B2B"/>
    <w:rsid w:val="0091561A"/>
    <w:rsid w:val="009227E8"/>
    <w:rsid w:val="00937B18"/>
    <w:rsid w:val="009573CF"/>
    <w:rsid w:val="00961F1B"/>
    <w:rsid w:val="009853CE"/>
    <w:rsid w:val="00995D9B"/>
    <w:rsid w:val="00997681"/>
    <w:rsid w:val="00997A8C"/>
    <w:rsid w:val="009A06DF"/>
    <w:rsid w:val="009A093B"/>
    <w:rsid w:val="009B7B06"/>
    <w:rsid w:val="009C1579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124C"/>
    <w:rsid w:val="00A74C9E"/>
    <w:rsid w:val="00A76CAE"/>
    <w:rsid w:val="00AA098A"/>
    <w:rsid w:val="00AA19D0"/>
    <w:rsid w:val="00AC32EB"/>
    <w:rsid w:val="00AD7C72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148D"/>
    <w:rsid w:val="00BA5C60"/>
    <w:rsid w:val="00BB030D"/>
    <w:rsid w:val="00BB4924"/>
    <w:rsid w:val="00BD05F3"/>
    <w:rsid w:val="00BE0648"/>
    <w:rsid w:val="00BF3A95"/>
    <w:rsid w:val="00BF5467"/>
    <w:rsid w:val="00BF7A0C"/>
    <w:rsid w:val="00C26AA8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6FE6"/>
    <w:rsid w:val="00D02ED8"/>
    <w:rsid w:val="00D22A94"/>
    <w:rsid w:val="00D25A81"/>
    <w:rsid w:val="00D44F40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1674"/>
    <w:rsid w:val="00DC0E1F"/>
    <w:rsid w:val="00DC53A9"/>
    <w:rsid w:val="00DD69B4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B4070"/>
    <w:rsid w:val="00FC3E0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1146"/>
    <w:rsid w:val="00122251"/>
    <w:rsid w:val="00225DAB"/>
    <w:rsid w:val="002378A9"/>
    <w:rsid w:val="003A2429"/>
    <w:rsid w:val="004216F2"/>
    <w:rsid w:val="004267E0"/>
    <w:rsid w:val="00445F84"/>
    <w:rsid w:val="004479E8"/>
    <w:rsid w:val="00482AD9"/>
    <w:rsid w:val="005010EF"/>
    <w:rsid w:val="005428CA"/>
    <w:rsid w:val="005832DA"/>
    <w:rsid w:val="0058433C"/>
    <w:rsid w:val="005978B5"/>
    <w:rsid w:val="00645A1A"/>
    <w:rsid w:val="006C300A"/>
    <w:rsid w:val="00702ADC"/>
    <w:rsid w:val="007270CC"/>
    <w:rsid w:val="00736BE1"/>
    <w:rsid w:val="00741B73"/>
    <w:rsid w:val="00743CEF"/>
    <w:rsid w:val="007A60B2"/>
    <w:rsid w:val="009B7B06"/>
    <w:rsid w:val="009F062F"/>
    <w:rsid w:val="00A24715"/>
    <w:rsid w:val="00AA7B47"/>
    <w:rsid w:val="00AB1F78"/>
    <w:rsid w:val="00C92A4C"/>
    <w:rsid w:val="00CE6FE6"/>
    <w:rsid w:val="00D23C1D"/>
    <w:rsid w:val="00D44F40"/>
    <w:rsid w:val="00D54952"/>
    <w:rsid w:val="00DA04DA"/>
    <w:rsid w:val="00F1281B"/>
    <w:rsid w:val="00F15BD2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4bb93968-ba16-4845-ae53-5d6925dc4d26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AEFCFC-0E20-4F3D-A576-41DB2B8682F0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4D99611-7F84-45D4-A9B9-F737587A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11</cp:revision>
  <cp:lastPrinted>2023-01-23T14:03:00Z</cp:lastPrinted>
  <dcterms:created xsi:type="dcterms:W3CDTF">2026-04-27T07:09:00Z</dcterms:created>
  <dcterms:modified xsi:type="dcterms:W3CDTF">2026-06-02T15:32:00Z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